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2B58C" w14:textId="77777777" w:rsidR="00535322" w:rsidRPr="00713EC9" w:rsidRDefault="00535322" w:rsidP="00535322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Pr="00713EC9">
        <w:rPr>
          <w:b/>
          <w:sz w:val="32"/>
          <w:lang w:val="bg-BG"/>
        </w:rPr>
        <w:t>З А П О В Е Д</w:t>
      </w:r>
    </w:p>
    <w:p w14:paraId="23DBA330" w14:textId="57EC7D10" w:rsidR="00535322" w:rsidRPr="00CE78CA" w:rsidRDefault="00471658" w:rsidP="00535322">
      <w:pPr>
        <w:ind w:left="3600"/>
        <w:rPr>
          <w:lang w:val="bg-BG"/>
        </w:rPr>
      </w:pPr>
      <w:r>
        <w:rPr>
          <w:lang w:val="bg-BG"/>
        </w:rPr>
        <w:t xml:space="preserve">        №  ПО-09-3718-2</w:t>
      </w:r>
    </w:p>
    <w:p w14:paraId="3C102E6C" w14:textId="6E464F6E" w:rsidR="00535322" w:rsidRDefault="00471658" w:rsidP="00535322">
      <w:pPr>
        <w:ind w:left="2880" w:firstLine="720"/>
        <w:rPr>
          <w:lang w:val="bg-BG"/>
        </w:rPr>
      </w:pPr>
      <w:r>
        <w:rPr>
          <w:lang w:val="bg-BG"/>
        </w:rPr>
        <w:t xml:space="preserve">      София,  14.12.</w:t>
      </w:r>
      <w:r w:rsidR="00535322" w:rsidRPr="00CE78CA">
        <w:rPr>
          <w:lang w:val="bg-BG"/>
        </w:rPr>
        <w:t>20</w:t>
      </w:r>
      <w:r w:rsidR="00535322">
        <w:rPr>
          <w:lang w:val="bg-BG"/>
        </w:rPr>
        <w:t>21</w:t>
      </w:r>
      <w:r w:rsidR="00535322" w:rsidRPr="00CE78CA">
        <w:rPr>
          <w:lang w:val="bg-BG"/>
        </w:rPr>
        <w:t xml:space="preserve">г.  </w:t>
      </w:r>
    </w:p>
    <w:p w14:paraId="2AE49588" w14:textId="77777777" w:rsidR="00535322" w:rsidRDefault="00535322" w:rsidP="00535322">
      <w:pPr>
        <w:ind w:left="2880" w:firstLine="720"/>
        <w:rPr>
          <w:lang w:val="bg-BG"/>
        </w:rPr>
      </w:pPr>
    </w:p>
    <w:p w14:paraId="0384FF7A" w14:textId="2831B631"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14:paraId="20498C84" w14:textId="77777777"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14:paraId="40A06956" w14:textId="77777777" w:rsidR="004114B6" w:rsidRPr="00B16FBD" w:rsidRDefault="004114B6" w:rsidP="00D57A2F">
      <w:pPr>
        <w:jc w:val="center"/>
        <w:rPr>
          <w:b/>
          <w:lang w:val="bg-BG"/>
        </w:rPr>
      </w:pPr>
    </w:p>
    <w:p w14:paraId="597067A5" w14:textId="74471567" w:rsidR="00CA5024" w:rsidRDefault="00D57A2F" w:rsidP="00CA5024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B16FBD">
        <w:rPr>
          <w:lang w:val="bg-BG"/>
        </w:rPr>
        <w:t>с</w:t>
      </w:r>
      <w:r>
        <w:rPr>
          <w:lang w:val="bg-BG"/>
        </w:rPr>
        <w:t>.</w:t>
      </w:r>
      <w:r w:rsidR="00231AF2">
        <w:rPr>
          <w:lang w:val="bg-BG"/>
        </w:rPr>
        <w:t>ЛИПНИЦА</w:t>
      </w:r>
      <w:proofErr w:type="spellEnd"/>
      <w:r>
        <w:rPr>
          <w:lang w:val="bg-BG"/>
        </w:rPr>
        <w:t xml:space="preserve">,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Ботевград</w:t>
      </w:r>
      <w:r w:rsidR="004114B6">
        <w:rPr>
          <w:lang w:val="bg-BG"/>
        </w:rPr>
        <w:t xml:space="preserve">, </w:t>
      </w:r>
      <w:r>
        <w:rPr>
          <w:lang w:val="bg-BG"/>
        </w:rPr>
        <w:t>Софи</w:t>
      </w:r>
      <w:r w:rsidR="00774CA1">
        <w:rPr>
          <w:lang w:val="bg-BG"/>
        </w:rPr>
        <w:t>йска</w:t>
      </w:r>
      <w:r w:rsidR="00C42B2E" w:rsidRPr="00C42B2E">
        <w:rPr>
          <w:lang w:val="bg-BG"/>
        </w:rPr>
        <w:t xml:space="preserve"> </w:t>
      </w:r>
      <w:r w:rsidR="00C42B2E">
        <w:rPr>
          <w:lang w:val="bg-BG"/>
        </w:rPr>
        <w:t>о</w:t>
      </w:r>
      <w:r w:rsidR="00C42B2E" w:rsidRPr="00B16FBD">
        <w:rPr>
          <w:lang w:val="bg-BG"/>
        </w:rPr>
        <w:t>бласт</w:t>
      </w:r>
      <w:r w:rsidRPr="00B16FBD">
        <w:rPr>
          <w:lang w:val="bg-BG"/>
        </w:rPr>
        <w:t xml:space="preserve">, сключено между лицата по чл. 37ж, ал. 1 от </w:t>
      </w:r>
      <w:r w:rsidR="00CA5024">
        <w:rPr>
          <w:lang w:val="bg-BG"/>
        </w:rPr>
        <w:t>ЗСПЗЗ за календарната 2022 година.</w:t>
      </w:r>
    </w:p>
    <w:p w14:paraId="4914441C" w14:textId="48450274" w:rsidR="00D57A2F" w:rsidRDefault="00D57A2F" w:rsidP="00D57A2F">
      <w:pPr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F2778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14:paraId="45EECE4F" w14:textId="77777777" w:rsidR="00F84473" w:rsidRDefault="00F84473" w:rsidP="00D57A2F">
      <w:pPr>
        <w:jc w:val="both"/>
        <w:rPr>
          <w:lang w:val="bg-BG"/>
        </w:rPr>
      </w:pPr>
    </w:p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92"/>
        <w:gridCol w:w="992"/>
        <w:gridCol w:w="993"/>
        <w:gridCol w:w="992"/>
        <w:gridCol w:w="1276"/>
      </w:tblGrid>
      <w:tr w:rsidR="00F84473" w:rsidRPr="00E00827" w14:paraId="615CF161" w14:textId="77777777" w:rsidTr="00F84473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523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5BD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6E3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503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F84473" w:rsidRPr="00E00827" w14:paraId="4E7A2403" w14:textId="77777777" w:rsidTr="00F84473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EFB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A19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BF2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FAF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262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98F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F96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</w:tr>
      <w:tr w:rsidR="00F84473" w:rsidRPr="00E00827" w14:paraId="5919197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701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020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EBA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593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238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447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7EB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F84473" w:rsidRPr="00E00827" w14:paraId="3A4BF09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3F1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7DC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951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080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576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CAB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7BD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16.93</w:t>
            </w:r>
          </w:p>
        </w:tc>
      </w:tr>
      <w:tr w:rsidR="00F84473" w:rsidRPr="00E00827" w14:paraId="674893D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019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AA5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CDC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0C4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2C0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DF4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06C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</w:tr>
      <w:tr w:rsidR="00F84473" w:rsidRPr="00E00827" w14:paraId="020452E4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E51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92F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0D1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BCE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63B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C70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96C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1792A28F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A4D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4FF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583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63F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CBB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860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4E4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</w:tr>
      <w:tr w:rsidR="00F84473" w:rsidRPr="00E00827" w14:paraId="0799BFA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F89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1B3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B69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650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75A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D67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A00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</w:tr>
      <w:tr w:rsidR="00F84473" w:rsidRPr="00E00827" w14:paraId="35ADA6A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A76D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B6D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1B3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363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18D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664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069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</w:tr>
      <w:tr w:rsidR="00F84473" w:rsidRPr="00E00827" w14:paraId="2C669F5B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1AC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04E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41B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4ED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52C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BEF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CA5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</w:tr>
      <w:tr w:rsidR="00F84473" w:rsidRPr="00E00827" w14:paraId="5FA95094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291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538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C7D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AD3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173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F18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794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6.80</w:t>
            </w:r>
          </w:p>
        </w:tc>
      </w:tr>
      <w:tr w:rsidR="00F84473" w:rsidRPr="00E00827" w14:paraId="21C60F7D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271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6C3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240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838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607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571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37D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0FEEC48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E9C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659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ED9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E25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63D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194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2.869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A16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41.61</w:t>
            </w:r>
          </w:p>
        </w:tc>
      </w:tr>
      <w:tr w:rsidR="00F84473" w:rsidRPr="00E00827" w14:paraId="50A66D0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60B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EEA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298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D87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444B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423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4B3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</w:tr>
      <w:tr w:rsidR="00F84473" w:rsidRPr="00E00827" w14:paraId="1819851A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A00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7C5C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DEC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5C1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DCC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A28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F64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12.99</w:t>
            </w:r>
          </w:p>
        </w:tc>
      </w:tr>
      <w:tr w:rsidR="00F84473" w:rsidRPr="00E00827" w14:paraId="68A6979D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F53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E0E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E8A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7BD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451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4B8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B76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F84473" w:rsidRPr="00E00827" w14:paraId="3A6E822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47A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1DB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E09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96C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659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CBA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032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</w:tr>
      <w:tr w:rsidR="00F84473" w:rsidRPr="00E00827" w14:paraId="5B05FDE4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121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D27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7A6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59F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554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E6E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F34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</w:tr>
      <w:tr w:rsidR="00F84473" w:rsidRPr="00E00827" w14:paraId="13B31B0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079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1E0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854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DE1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39F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FDF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E36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</w:tr>
      <w:tr w:rsidR="00F84473" w:rsidRPr="00E00827" w14:paraId="234BF9DE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45A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631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95D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383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769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0B1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A26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79B5EAAC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6FA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F1E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EB4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041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E05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5E7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359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</w:tr>
      <w:tr w:rsidR="00F84473" w:rsidRPr="00E00827" w14:paraId="036AE1CF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C57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3F2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45C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2E5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C98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C2F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5AC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2015B45F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7A2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B7C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7C2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7C3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560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EA5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D98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</w:tr>
      <w:tr w:rsidR="00F84473" w:rsidRPr="00E00827" w14:paraId="7EA01A7C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71B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0F3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7E2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C7F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F29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DE0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5AE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577BB1E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F85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EDA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2DE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078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8F8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8A8E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5EC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2.01</w:t>
            </w:r>
          </w:p>
        </w:tc>
      </w:tr>
      <w:tr w:rsidR="00F84473" w:rsidRPr="00E00827" w14:paraId="777A27AF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EC5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D3D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A97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0E7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31E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933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30B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38.09</w:t>
            </w:r>
          </w:p>
        </w:tc>
      </w:tr>
      <w:tr w:rsidR="00F84473" w:rsidRPr="00E00827" w14:paraId="604A527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526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B7C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00A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BD9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293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EBC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998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</w:tr>
      <w:tr w:rsidR="00F84473" w:rsidRPr="00E00827" w14:paraId="016AE13E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CF9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83D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A5B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832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139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1F9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6D6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</w:tr>
      <w:tr w:rsidR="00F84473" w:rsidRPr="00E00827" w14:paraId="54B20CDB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AB9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9B5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35F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04E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5ED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7C8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3A4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20.81</w:t>
            </w:r>
          </w:p>
        </w:tc>
      </w:tr>
      <w:tr w:rsidR="00F84473" w:rsidRPr="00E00827" w14:paraId="3391037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1FE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9B7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EC3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82E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7CA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2CD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13B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</w:tr>
      <w:tr w:rsidR="00F84473" w:rsidRPr="00E00827" w14:paraId="3D9162E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B0F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D6A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B5D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D0C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035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D80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547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</w:tr>
      <w:tr w:rsidR="00F84473" w:rsidRPr="00E00827" w14:paraId="66AB5C7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3D2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664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36E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89C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F6B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306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FD9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F84473" w:rsidRPr="00E00827" w14:paraId="5D1882D2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878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71D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A54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F3B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28D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A1E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5CE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</w:tr>
      <w:tr w:rsidR="00F84473" w:rsidRPr="00E00827" w14:paraId="4CB1DB70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886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E62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414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161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EC3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DA3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FFB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70CAA35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28C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88D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B5A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038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A0D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3EC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264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</w:tr>
      <w:tr w:rsidR="00F84473" w:rsidRPr="00E00827" w14:paraId="67BD35D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7AE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D2C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936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D89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201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33D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C9F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</w:tr>
      <w:tr w:rsidR="00F84473" w:rsidRPr="00E00827" w14:paraId="60E8A96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91B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B33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F74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743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637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7AB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A32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9.77</w:t>
            </w:r>
          </w:p>
        </w:tc>
      </w:tr>
      <w:tr w:rsidR="00F84473" w:rsidRPr="00E00827" w14:paraId="4C97FC14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B29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A42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165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5EA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EBF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E8A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35A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9.69</w:t>
            </w:r>
          </w:p>
        </w:tc>
      </w:tr>
      <w:tr w:rsidR="00F84473" w:rsidRPr="00E00827" w14:paraId="6C4787B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585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lastRenderedPageBreak/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E47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8CA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0AA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B22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B4B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F14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</w:tr>
      <w:tr w:rsidR="00F84473" w:rsidRPr="00E00827" w14:paraId="6247732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4F3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0C2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3B3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869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324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CFA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785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</w:tr>
      <w:tr w:rsidR="00F84473" w:rsidRPr="00E00827" w14:paraId="7B153B5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7C9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18A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B06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7BC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F7E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6A7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87D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</w:tr>
      <w:tr w:rsidR="00F84473" w:rsidRPr="00E00827" w14:paraId="74A4EEB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559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6BB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B1B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5A1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8B5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222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562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3.06</w:t>
            </w:r>
          </w:p>
        </w:tc>
      </w:tr>
      <w:tr w:rsidR="00F84473" w:rsidRPr="00E00827" w14:paraId="18D8A28A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7C0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167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ED0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74F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F32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6EC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220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</w:tr>
      <w:tr w:rsidR="00F84473" w:rsidRPr="00E00827" w14:paraId="254E4B6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3B8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C17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1C7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F57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E5C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516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443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</w:tr>
      <w:tr w:rsidR="00F84473" w:rsidRPr="00E00827" w14:paraId="707EB8E4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82B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673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A6C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45E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D94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3B0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6B4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</w:tr>
      <w:tr w:rsidR="00F84473" w:rsidRPr="00E00827" w14:paraId="5818112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F1B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197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496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2BE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A9F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440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705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</w:tr>
      <w:tr w:rsidR="00F84473" w:rsidRPr="00E00827" w14:paraId="06F8D68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0DC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D0B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3B3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A52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239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F77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CFD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33.38</w:t>
            </w:r>
          </w:p>
        </w:tc>
      </w:tr>
      <w:tr w:rsidR="00F84473" w:rsidRPr="00E00827" w14:paraId="442BC5D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D15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9C7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4A9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55C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BC8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8B1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E71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21.85</w:t>
            </w:r>
          </w:p>
        </w:tc>
      </w:tr>
      <w:tr w:rsidR="00F84473" w:rsidRPr="00E00827" w14:paraId="046B36D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1043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C17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127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ECD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DCB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FB3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CAB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604E806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DDF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52F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5A3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E34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E94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89F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602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</w:tr>
      <w:tr w:rsidR="00F84473" w:rsidRPr="00E00827" w14:paraId="34C4833F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E4C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64F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1F1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7FA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178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E15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B8D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F84473" w:rsidRPr="00E00827" w14:paraId="57D47E2E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BC49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408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328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F54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74C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95B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5EE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35785F8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948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2B5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D34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B58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727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C27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D4C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</w:tr>
      <w:tr w:rsidR="00F84473" w:rsidRPr="00E00827" w14:paraId="24074C8B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37F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305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334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BF7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63E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011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977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F84473" w:rsidRPr="00E00827" w14:paraId="0A77419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24D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579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971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39E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F46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255.67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416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0.057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DD6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0.82</w:t>
            </w:r>
          </w:p>
        </w:tc>
      </w:tr>
      <w:tr w:rsidR="00F84473" w:rsidRPr="00E00827" w14:paraId="619FE57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52F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930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C12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927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B9E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57C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B2C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27.42</w:t>
            </w:r>
          </w:p>
        </w:tc>
      </w:tr>
      <w:tr w:rsidR="00F84473" w:rsidRPr="00E00827" w14:paraId="164A791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62A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FCB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580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389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0B9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862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57A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</w:tr>
      <w:tr w:rsidR="00F84473" w:rsidRPr="00E00827" w14:paraId="3D4BCB3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19C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F0D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14A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AC6E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226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8F8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34E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</w:tr>
      <w:tr w:rsidR="00F84473" w:rsidRPr="00E00827" w14:paraId="42CF1FA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B80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9D1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40B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BA5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697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A2D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234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12.71</w:t>
            </w:r>
          </w:p>
        </w:tc>
      </w:tr>
      <w:tr w:rsidR="00F84473" w:rsidRPr="00E00827" w14:paraId="102B210E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81B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415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588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4C0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18A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D1C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A21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</w:tr>
      <w:tr w:rsidR="00F84473" w:rsidRPr="00E00827" w14:paraId="058FD43C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DCB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49E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02F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DF5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2BB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375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2DED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</w:tr>
      <w:tr w:rsidR="00F84473" w:rsidRPr="00E00827" w14:paraId="31308BAD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B9B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A87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F67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D1C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838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EA7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BC9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</w:tr>
      <w:tr w:rsidR="00F84473" w:rsidRPr="00E00827" w14:paraId="4978F6F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34D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7FB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E22A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9A6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B96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CAD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5D9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723F569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678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75C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EA5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5C7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847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BD4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142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</w:tr>
      <w:tr w:rsidR="00F84473" w:rsidRPr="00E00827" w14:paraId="19B0CEAF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F60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666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3A9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793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D5D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7EA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118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</w:tr>
      <w:tr w:rsidR="00F84473" w:rsidRPr="00E00827" w14:paraId="56620AF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D79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37F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A11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0A6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4A9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702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229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</w:tr>
      <w:tr w:rsidR="00F84473" w:rsidRPr="00E00827" w14:paraId="07B2A09A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AA1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662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0E0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37C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60B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8E9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0F5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34.06</w:t>
            </w:r>
          </w:p>
        </w:tc>
      </w:tr>
      <w:tr w:rsidR="00F84473" w:rsidRPr="00E00827" w14:paraId="2D8ADB8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FB6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696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6D8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A6B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BB4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9C3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A26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</w:tr>
      <w:tr w:rsidR="00F84473" w:rsidRPr="00E00827" w14:paraId="747F3B5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644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749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E62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02D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D65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A8D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DCA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29.56</w:t>
            </w:r>
          </w:p>
        </w:tc>
      </w:tr>
      <w:tr w:rsidR="00F84473" w:rsidRPr="00E00827" w14:paraId="2F186DA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877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AF9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A85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065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119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ADB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CD8C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28.63</w:t>
            </w:r>
          </w:p>
        </w:tc>
      </w:tr>
      <w:tr w:rsidR="00F84473" w:rsidRPr="00E00827" w14:paraId="7DAC1C4F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34E0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0CE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055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758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DDD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549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2C5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</w:tr>
      <w:tr w:rsidR="00F84473" w:rsidRPr="00E00827" w14:paraId="189A165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FF4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2FD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645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224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8CC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94B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3C4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</w:tr>
      <w:tr w:rsidR="00F84473" w:rsidRPr="00E00827" w14:paraId="1A84B99B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767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DCC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0D8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514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DFD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2D2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2.744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CFF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39.78</w:t>
            </w:r>
          </w:p>
        </w:tc>
      </w:tr>
      <w:tr w:rsidR="00F84473" w:rsidRPr="00E00827" w14:paraId="79F880B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22E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0A6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157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91E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428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4AE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3E2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</w:tr>
      <w:tr w:rsidR="00F84473" w:rsidRPr="00E00827" w14:paraId="767F015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3E3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3A9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7E3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D98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943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C89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405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21.92</w:t>
            </w:r>
          </w:p>
        </w:tc>
      </w:tr>
      <w:tr w:rsidR="00F84473" w:rsidRPr="00E00827" w14:paraId="13DEB36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096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662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4AB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544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3DC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879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30E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34.55</w:t>
            </w:r>
          </w:p>
        </w:tc>
      </w:tr>
      <w:tr w:rsidR="00F84473" w:rsidRPr="00E00827" w14:paraId="317A12D2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428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BD5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98B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07C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6E0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E63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228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F84473" w:rsidRPr="00E00827" w14:paraId="2EF0F95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DA2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F30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FEA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2B0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4CE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99E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923A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</w:tr>
      <w:tr w:rsidR="00F84473" w:rsidRPr="00E00827" w14:paraId="0F27FF8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649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8A2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2AA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C6A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AB8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E56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E46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0.40</w:t>
            </w:r>
          </w:p>
        </w:tc>
      </w:tr>
      <w:tr w:rsidR="00F84473" w:rsidRPr="00E00827" w14:paraId="60B0BC02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2592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CE3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F18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62C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D9A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396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2A4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</w:tr>
      <w:tr w:rsidR="00F84473" w:rsidRPr="00E00827" w14:paraId="1E68FAA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754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71B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71E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C77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4B2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8A4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BCB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</w:tr>
      <w:tr w:rsidR="00F84473" w:rsidRPr="00E00827" w14:paraId="06ACB84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787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3B1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1DA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7B2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19A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D69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496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20EEB0D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444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D14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71E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941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63D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C94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D19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</w:tr>
      <w:tr w:rsidR="00F84473" w:rsidRPr="00E00827" w14:paraId="6E6F5B2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8E7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D9E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545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9AC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7FA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8AC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DA7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</w:tr>
      <w:tr w:rsidR="00F84473" w:rsidRPr="00E00827" w14:paraId="1095586E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7FED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760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82D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867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297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801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3.908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F0E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56.67</w:t>
            </w:r>
          </w:p>
        </w:tc>
      </w:tr>
      <w:tr w:rsidR="00F84473" w:rsidRPr="00E00827" w14:paraId="58C13ED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35D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AC8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9ED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A7B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17F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E5B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FFF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36.54</w:t>
            </w:r>
          </w:p>
        </w:tc>
      </w:tr>
      <w:tr w:rsidR="00F84473" w:rsidRPr="00E00827" w14:paraId="445C6AE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4120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37B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594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68F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58D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4E3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2AD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21.55</w:t>
            </w:r>
          </w:p>
        </w:tc>
      </w:tr>
      <w:tr w:rsidR="00F84473" w:rsidRPr="00E00827" w14:paraId="5D6A715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E04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052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3D5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277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484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F1E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1FC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</w:tr>
      <w:tr w:rsidR="00F84473" w:rsidRPr="00E00827" w14:paraId="5D2095A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77B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476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228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475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EA0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100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8AF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</w:tr>
      <w:tr w:rsidR="00F84473" w:rsidRPr="00E00827" w14:paraId="7D250ECE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2AC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5C8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3B4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EE0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B84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258.74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C89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732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</w:tr>
      <w:tr w:rsidR="00F84473" w:rsidRPr="00E00827" w14:paraId="4C86A5F0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EE0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1E8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51E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9CB9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9D6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6D9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8A6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7754D4D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BA9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C50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1C3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79A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3DE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D9B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5BA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</w:tr>
      <w:tr w:rsidR="00F84473" w:rsidRPr="00E00827" w14:paraId="53C6D84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270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192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A0D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917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B79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6C1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32F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F84473" w:rsidRPr="00E00827" w14:paraId="3E722D5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71B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1D4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999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E2B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852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265.30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15B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D51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</w:tr>
      <w:tr w:rsidR="00F84473" w:rsidRPr="00E00827" w14:paraId="4AF45BE5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E39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8C7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9A0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E95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C22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249.50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AB8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583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24.75</w:t>
            </w:r>
          </w:p>
        </w:tc>
      </w:tr>
      <w:tr w:rsidR="00F84473" w:rsidRPr="00E00827" w14:paraId="7349964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6480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2E6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B9D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D6A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A57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249.51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E0C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0E6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2.09</w:t>
            </w:r>
          </w:p>
        </w:tc>
      </w:tr>
      <w:tr w:rsidR="00F84473" w:rsidRPr="00E00827" w14:paraId="4CD35BA1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6E5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21A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BF6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2FF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9.005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8E4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B27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93.050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ED5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1349.22</w:t>
            </w:r>
          </w:p>
        </w:tc>
      </w:tr>
      <w:tr w:rsidR="00F84473" w:rsidRPr="00E00827" w14:paraId="11DA1B9C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0A3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2BA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DA8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CCA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D0B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6AA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337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286CDB0D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F8C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B51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7E3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C5D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964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FF5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DAF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1033348C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508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E7F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F31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577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BE0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1E0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4DC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0EBC7E6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9C9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8D3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9B6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155.21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330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A28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44B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519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7F34F5B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603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56C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014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FDF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E76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A82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4B7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45082198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528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3132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01B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188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083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3F4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795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31F4AEA3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8CD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lastRenderedPageBreak/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54D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96C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FB4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13.730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E31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307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E40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34FDAA8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6BE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116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59E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DE7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61A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296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BB3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47.70</w:t>
            </w:r>
          </w:p>
        </w:tc>
      </w:tr>
      <w:tr w:rsidR="00F84473" w:rsidRPr="00E00827" w14:paraId="5F092F2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CBA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412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12B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169B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F22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156.1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A4B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3B6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</w:tr>
      <w:tr w:rsidR="00F84473" w:rsidRPr="00E00827" w14:paraId="22EDDD9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112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2C0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F68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155.12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B26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860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F93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311C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21696BE7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939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E85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0FD3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297.22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FBE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3.727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964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CE9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B54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58BD5AED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4F3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CF35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11E3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D8E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B38C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297.15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590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519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</w:tr>
      <w:tr w:rsidR="00F84473" w:rsidRPr="00E00827" w14:paraId="6BE5C629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154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52AD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9EA0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298F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06B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297.15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D4C1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B906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</w:tr>
      <w:tr w:rsidR="00F84473" w:rsidRPr="00E00827" w14:paraId="558459A6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FF8A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B39A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CAC8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297.22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31F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0023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774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D342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4473" w:rsidRPr="00E00827" w14:paraId="6C3F513D" w14:textId="77777777" w:rsidTr="00F8447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2399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8CC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AE1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F6AE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30.759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3AA4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7FB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7.391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7D07" w14:textId="77777777" w:rsidR="00F84473" w:rsidRPr="00E00827" w:rsidRDefault="00F84473" w:rsidP="008209B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00827">
              <w:rPr>
                <w:rFonts w:ascii="Arial" w:hAnsi="Arial" w:cs="Arial"/>
                <w:b/>
                <w:bCs/>
                <w:sz w:val="18"/>
                <w:szCs w:val="18"/>
              </w:rPr>
              <w:t>107.18</w:t>
            </w:r>
          </w:p>
        </w:tc>
      </w:tr>
    </w:tbl>
    <w:p w14:paraId="2985C136" w14:textId="77777777" w:rsidR="008324AB" w:rsidRDefault="008324AB" w:rsidP="00E52E11">
      <w:pPr>
        <w:jc w:val="both"/>
        <w:rPr>
          <w:lang w:val="ru-RU"/>
        </w:rPr>
      </w:pPr>
    </w:p>
    <w:p w14:paraId="724E05BB" w14:textId="77777777" w:rsidR="00617A58" w:rsidRPr="00334F0E" w:rsidRDefault="00617A58" w:rsidP="004E6A06">
      <w:pPr>
        <w:jc w:val="center"/>
        <w:rPr>
          <w:b/>
          <w:sz w:val="18"/>
          <w:szCs w:val="18"/>
          <w:lang w:val="bg-BG"/>
        </w:rPr>
      </w:pPr>
    </w:p>
    <w:p w14:paraId="363ECDEC" w14:textId="77777777" w:rsidR="004114B6" w:rsidRDefault="004114B6" w:rsidP="00BB37D0">
      <w:pPr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14:paraId="226E9B4C" w14:textId="77777777" w:rsidR="00BB37D0" w:rsidRDefault="004114B6" w:rsidP="004114B6">
      <w:pPr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14:paraId="08486DCE" w14:textId="77777777" w:rsidR="004114B6" w:rsidRDefault="00BB37D0" w:rsidP="00BB37D0">
      <w:pPr>
        <w:ind w:left="720"/>
        <w:jc w:val="both"/>
        <w:rPr>
          <w:lang w:val="bg-BG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14:paraId="5DA93E58" w14:textId="77777777" w:rsidR="004114B6" w:rsidRDefault="004114B6" w:rsidP="00BB37D0">
      <w:pPr>
        <w:ind w:firstLine="720"/>
        <w:jc w:val="both"/>
        <w:rPr>
          <w:lang w:val="bg-BG"/>
        </w:rPr>
      </w:pPr>
      <w:r w:rsidRPr="007970E5">
        <w:rPr>
          <w:b/>
        </w:rPr>
        <w:t>IV</w:t>
      </w:r>
      <w:r w:rsidRPr="008F2778">
        <w:rPr>
          <w:b/>
          <w:lang w:val="ru-RU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14:paraId="40C98CE3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lang w:val="bg-BG"/>
        </w:rPr>
        <w:t>с.</w:t>
      </w:r>
      <w:r w:rsidR="00231AF2">
        <w:rPr>
          <w:lang w:val="bg-BG"/>
        </w:rPr>
        <w:t>Липница</w:t>
      </w:r>
      <w:proofErr w:type="spellEnd"/>
      <w:r w:rsidR="00316D26">
        <w:rPr>
          <w:lang w:val="bg-BG"/>
        </w:rPr>
        <w:t xml:space="preserve"> </w:t>
      </w:r>
      <w:r>
        <w:rPr>
          <w:lang w:val="bg-BG"/>
        </w:rPr>
        <w:t>и в сградата на Общинска служба по земеделие - Ботевград и да се публикува на интернет страниците на съответната община и Областна дирекция „Земеделие” – София област</w:t>
      </w:r>
    </w:p>
    <w:p w14:paraId="0F2EAEEB" w14:textId="01C11AF0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4636">
        <w:rPr>
          <w:lang w:val="bg-BG"/>
        </w:rPr>
        <w:t>–</w:t>
      </w:r>
      <w:r>
        <w:rPr>
          <w:lang w:val="bg-BG"/>
        </w:rPr>
        <w:t xml:space="preserve"> Ботевград</w:t>
      </w:r>
      <w:r w:rsidR="00294636">
        <w:rPr>
          <w:lang w:val="bg-BG"/>
        </w:rPr>
        <w:t>.</w:t>
      </w:r>
    </w:p>
    <w:p w14:paraId="0CF927AB" w14:textId="77777777" w:rsidR="004114B6" w:rsidRPr="000F6DCA" w:rsidRDefault="004114B6" w:rsidP="004114B6">
      <w:pPr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14:paraId="4D738ABC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14:paraId="649E304D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14:paraId="23AFEA4B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14:paraId="2EBBFD70" w14:textId="77777777" w:rsidR="004114B6" w:rsidRPr="008F2778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14:paraId="7CF68262" w14:textId="77777777" w:rsidR="00296C8F" w:rsidRDefault="00296C8F" w:rsidP="00753FF4">
      <w:pPr>
        <w:ind w:firstLine="709"/>
        <w:jc w:val="both"/>
        <w:rPr>
          <w:u w:val="single"/>
          <w:lang w:val="bg-BG"/>
        </w:rPr>
      </w:pPr>
    </w:p>
    <w:p w14:paraId="17F4DB7F" w14:textId="77777777" w:rsidR="00467C3F" w:rsidRDefault="00467C3F" w:rsidP="00467C3F">
      <w:pPr>
        <w:rPr>
          <w:b/>
          <w:lang w:val="bg-BG"/>
        </w:rPr>
      </w:pPr>
    </w:p>
    <w:p w14:paraId="79909B9E" w14:textId="1C9FB44F" w:rsidR="00D95190" w:rsidRPr="008328AA" w:rsidRDefault="00D95190" w:rsidP="00D95190">
      <w:pPr>
        <w:rPr>
          <w:b/>
          <w:lang w:val="bg-BG"/>
        </w:rPr>
      </w:pPr>
      <w:r>
        <w:rPr>
          <w:b/>
          <w:lang w:val="bg-BG"/>
        </w:rPr>
        <w:t>ЕМИЛ МИШОВ</w:t>
      </w:r>
      <w:r w:rsidR="00471658">
        <w:rPr>
          <w:b/>
          <w:lang w:val="bg-BG"/>
        </w:rPr>
        <w:t xml:space="preserve">   /П/</w:t>
      </w:r>
      <w:bookmarkStart w:id="0" w:name="_GoBack"/>
      <w:bookmarkEnd w:id="0"/>
    </w:p>
    <w:p w14:paraId="3BAEF389" w14:textId="77777777" w:rsidR="00D95190" w:rsidRPr="008328AA" w:rsidRDefault="00D95190" w:rsidP="00D95190">
      <w:pPr>
        <w:rPr>
          <w:i/>
          <w:lang w:val="ru-RU"/>
        </w:rPr>
      </w:pPr>
      <w:r w:rsidRPr="008328AA">
        <w:rPr>
          <w:i/>
          <w:lang w:val="bg-BG"/>
        </w:rPr>
        <w:t xml:space="preserve">Директор на </w:t>
      </w:r>
    </w:p>
    <w:p w14:paraId="41C1A16A" w14:textId="77777777" w:rsidR="00D95190" w:rsidRPr="008328AA" w:rsidRDefault="00D95190" w:rsidP="00D95190">
      <w:pPr>
        <w:rPr>
          <w:i/>
          <w:lang w:val="ru-RU"/>
        </w:rPr>
      </w:pPr>
      <w:r w:rsidRPr="008328AA">
        <w:rPr>
          <w:i/>
          <w:lang w:val="bg-BG"/>
        </w:rPr>
        <w:t xml:space="preserve">Областна дирекция „Земеделие” </w:t>
      </w:r>
    </w:p>
    <w:p w14:paraId="3C5A46C2" w14:textId="77777777" w:rsidR="00D95190" w:rsidRPr="008328AA" w:rsidRDefault="00D95190" w:rsidP="00D95190">
      <w:pPr>
        <w:rPr>
          <w:i/>
          <w:lang w:val="bg-BG"/>
        </w:rPr>
      </w:pPr>
      <w:r w:rsidRPr="008328AA">
        <w:rPr>
          <w:i/>
          <w:lang w:val="bg-BG"/>
        </w:rPr>
        <w:t>София област</w:t>
      </w:r>
    </w:p>
    <w:p w14:paraId="6E5965DA" w14:textId="77777777" w:rsidR="00D95190" w:rsidRPr="008328AA" w:rsidRDefault="00D95190" w:rsidP="00D95190">
      <w:pPr>
        <w:rPr>
          <w:i/>
          <w:lang w:val="bg-BG"/>
        </w:rPr>
      </w:pPr>
    </w:p>
    <w:sectPr w:rsidR="00D95190" w:rsidRPr="008328AA" w:rsidSect="00F84473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816" w:right="1134" w:bottom="567" w:left="1276" w:header="720" w:footer="23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D8BCB" w14:textId="77777777" w:rsidR="00112EFF" w:rsidRDefault="00112EFF">
      <w:r>
        <w:separator/>
      </w:r>
    </w:p>
  </w:endnote>
  <w:endnote w:type="continuationSeparator" w:id="0">
    <w:p w14:paraId="2AECE3A8" w14:textId="77777777" w:rsidR="00112EFF" w:rsidRDefault="00112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1C8AD" w14:textId="77777777" w:rsidR="009568F1" w:rsidRDefault="009568F1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FC7FA0" w14:textId="77777777" w:rsidR="009568F1" w:rsidRDefault="009568F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8E05A" w14:textId="3BEA21A0" w:rsidR="009568F1" w:rsidRPr="00713EC9" w:rsidRDefault="009568F1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471658">
      <w:rPr>
        <w:rStyle w:val="PageNumber"/>
        <w:noProof/>
        <w:sz w:val="18"/>
      </w:rPr>
      <w:t>3</w:t>
    </w:r>
    <w:r w:rsidRPr="00713EC9">
      <w:rPr>
        <w:rStyle w:val="PageNumber"/>
        <w:sz w:val="18"/>
      </w:rPr>
      <w:fldChar w:fldCharType="end"/>
    </w:r>
  </w:p>
  <w:p w14:paraId="4103B2DD" w14:textId="77777777" w:rsidR="009568F1" w:rsidRPr="002639F4" w:rsidRDefault="009568F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45F19DC7" w14:textId="77777777" w:rsidR="009568F1" w:rsidRPr="002639F4" w:rsidRDefault="009568F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613EBECC" w14:textId="77777777" w:rsidR="009568F1" w:rsidRPr="00835BBA" w:rsidRDefault="009568F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7949E" w14:textId="77777777" w:rsidR="009568F1" w:rsidRPr="00004F45" w:rsidRDefault="009568F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2E4D4FCF" w14:textId="77777777" w:rsidR="009568F1" w:rsidRPr="00004F45" w:rsidRDefault="009568F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14FA6" w14:textId="77777777" w:rsidR="00112EFF" w:rsidRDefault="00112EFF">
      <w:r>
        <w:separator/>
      </w:r>
    </w:p>
  </w:footnote>
  <w:footnote w:type="continuationSeparator" w:id="0">
    <w:p w14:paraId="4275DC31" w14:textId="77777777" w:rsidR="00112EFF" w:rsidRDefault="00112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43A77" w14:textId="3C1D8732" w:rsidR="009568F1" w:rsidRPr="005B69F7" w:rsidRDefault="00F84473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48ED7829" wp14:editId="46F83BD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63BF6C" w14:textId="36AA42B2" w:rsidR="009568F1" w:rsidRPr="005B69F7" w:rsidRDefault="00F84473" w:rsidP="0035741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59279802" wp14:editId="6DC6F483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AE57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BnQIxP3AAAAAgBAAAPAAAA&#10;AAAAAAAAAAAAACQEAABkcnMvZG93bnJldi54bWxQSwUGAAAAAAQABADzAAAALQUAAAAA&#10;"/>
          </w:pict>
        </mc:Fallback>
      </mc:AlternateContent>
    </w:r>
    <w:r w:rsidR="00357416" w:rsidRPr="00471658">
      <w:rPr>
        <w:rFonts w:ascii="Helen Bg Condensed" w:hAnsi="Helen Bg Condensed"/>
        <w:spacing w:val="40"/>
        <w:sz w:val="30"/>
        <w:szCs w:val="30"/>
      </w:rPr>
      <w:t xml:space="preserve"> </w:t>
    </w:r>
    <w:r w:rsidR="009568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7BB3640E" w14:textId="77777777" w:rsidR="009568F1" w:rsidRPr="0023186B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2C12546A" w14:textId="77777777" w:rsidR="009568F1" w:rsidRPr="00983B22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563D2C91" w14:textId="77777777" w:rsidR="009568F1" w:rsidRPr="00983B22" w:rsidRDefault="009568F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17BD4"/>
    <w:rsid w:val="00020405"/>
    <w:rsid w:val="00031A1D"/>
    <w:rsid w:val="0009344D"/>
    <w:rsid w:val="00094932"/>
    <w:rsid w:val="000A519D"/>
    <w:rsid w:val="000C2C0E"/>
    <w:rsid w:val="000C5047"/>
    <w:rsid w:val="000E2804"/>
    <w:rsid w:val="000E46A8"/>
    <w:rsid w:val="000F691D"/>
    <w:rsid w:val="00112EFF"/>
    <w:rsid w:val="0011621C"/>
    <w:rsid w:val="00126915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C49AB"/>
    <w:rsid w:val="001E18E8"/>
    <w:rsid w:val="0020358E"/>
    <w:rsid w:val="0020653E"/>
    <w:rsid w:val="00212573"/>
    <w:rsid w:val="00222FEC"/>
    <w:rsid w:val="00225E60"/>
    <w:rsid w:val="00226449"/>
    <w:rsid w:val="00227215"/>
    <w:rsid w:val="0023186B"/>
    <w:rsid w:val="00231AF2"/>
    <w:rsid w:val="00236727"/>
    <w:rsid w:val="0024276E"/>
    <w:rsid w:val="002522D6"/>
    <w:rsid w:val="002639F4"/>
    <w:rsid w:val="00266D04"/>
    <w:rsid w:val="002725F6"/>
    <w:rsid w:val="00291BDD"/>
    <w:rsid w:val="00294636"/>
    <w:rsid w:val="00296C8F"/>
    <w:rsid w:val="002A10AF"/>
    <w:rsid w:val="002B1CD7"/>
    <w:rsid w:val="002C0B06"/>
    <w:rsid w:val="002C5874"/>
    <w:rsid w:val="002D3AFE"/>
    <w:rsid w:val="002D3B8A"/>
    <w:rsid w:val="002D6DAB"/>
    <w:rsid w:val="002E25EF"/>
    <w:rsid w:val="002E37B1"/>
    <w:rsid w:val="002F2872"/>
    <w:rsid w:val="003015D9"/>
    <w:rsid w:val="003140CD"/>
    <w:rsid w:val="00316D26"/>
    <w:rsid w:val="00325630"/>
    <w:rsid w:val="0033321F"/>
    <w:rsid w:val="00334F0E"/>
    <w:rsid w:val="003361C6"/>
    <w:rsid w:val="00343C03"/>
    <w:rsid w:val="00345A2F"/>
    <w:rsid w:val="0035293A"/>
    <w:rsid w:val="00352944"/>
    <w:rsid w:val="00355EDA"/>
    <w:rsid w:val="00357416"/>
    <w:rsid w:val="0035766D"/>
    <w:rsid w:val="003601F1"/>
    <w:rsid w:val="003813FC"/>
    <w:rsid w:val="00382A94"/>
    <w:rsid w:val="0038518E"/>
    <w:rsid w:val="003A6165"/>
    <w:rsid w:val="003A7442"/>
    <w:rsid w:val="003B6B61"/>
    <w:rsid w:val="003C2E20"/>
    <w:rsid w:val="003D27F5"/>
    <w:rsid w:val="003D29F1"/>
    <w:rsid w:val="003D48FB"/>
    <w:rsid w:val="003E4807"/>
    <w:rsid w:val="003E7141"/>
    <w:rsid w:val="003F12AE"/>
    <w:rsid w:val="00401145"/>
    <w:rsid w:val="0040496B"/>
    <w:rsid w:val="004114B6"/>
    <w:rsid w:val="004124BE"/>
    <w:rsid w:val="004233D2"/>
    <w:rsid w:val="00430352"/>
    <w:rsid w:val="0043766A"/>
    <w:rsid w:val="00443D11"/>
    <w:rsid w:val="00446795"/>
    <w:rsid w:val="00454CDE"/>
    <w:rsid w:val="00463733"/>
    <w:rsid w:val="00463C1A"/>
    <w:rsid w:val="00467C3F"/>
    <w:rsid w:val="00471658"/>
    <w:rsid w:val="00471AF4"/>
    <w:rsid w:val="00481A04"/>
    <w:rsid w:val="00496975"/>
    <w:rsid w:val="004A35CC"/>
    <w:rsid w:val="004B10BF"/>
    <w:rsid w:val="004C3144"/>
    <w:rsid w:val="004C4B62"/>
    <w:rsid w:val="004C5FC4"/>
    <w:rsid w:val="004E31E0"/>
    <w:rsid w:val="004E5FF6"/>
    <w:rsid w:val="004E6A06"/>
    <w:rsid w:val="004F50DC"/>
    <w:rsid w:val="004F5882"/>
    <w:rsid w:val="004F765C"/>
    <w:rsid w:val="00507FBE"/>
    <w:rsid w:val="0051086C"/>
    <w:rsid w:val="0051429F"/>
    <w:rsid w:val="00522D1E"/>
    <w:rsid w:val="005246DE"/>
    <w:rsid w:val="00533524"/>
    <w:rsid w:val="00535322"/>
    <w:rsid w:val="00535D58"/>
    <w:rsid w:val="00544517"/>
    <w:rsid w:val="005455E5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16B"/>
    <w:rsid w:val="005A3B17"/>
    <w:rsid w:val="005A4AF1"/>
    <w:rsid w:val="005B2632"/>
    <w:rsid w:val="005B4D1B"/>
    <w:rsid w:val="005B5282"/>
    <w:rsid w:val="005B69F7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5188"/>
    <w:rsid w:val="00606C01"/>
    <w:rsid w:val="00613F08"/>
    <w:rsid w:val="00617A58"/>
    <w:rsid w:val="00623B38"/>
    <w:rsid w:val="0063213C"/>
    <w:rsid w:val="006359F1"/>
    <w:rsid w:val="00641A91"/>
    <w:rsid w:val="006434A5"/>
    <w:rsid w:val="00645F78"/>
    <w:rsid w:val="00654315"/>
    <w:rsid w:val="006551EB"/>
    <w:rsid w:val="006655C6"/>
    <w:rsid w:val="00671B3F"/>
    <w:rsid w:val="006727E9"/>
    <w:rsid w:val="006871DF"/>
    <w:rsid w:val="00687C4C"/>
    <w:rsid w:val="00694953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170A"/>
    <w:rsid w:val="006F5952"/>
    <w:rsid w:val="00703AAB"/>
    <w:rsid w:val="00713EC9"/>
    <w:rsid w:val="00715C9E"/>
    <w:rsid w:val="007160B8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74CA1"/>
    <w:rsid w:val="00781F58"/>
    <w:rsid w:val="00785809"/>
    <w:rsid w:val="00787497"/>
    <w:rsid w:val="007947AE"/>
    <w:rsid w:val="007964C9"/>
    <w:rsid w:val="007A06D3"/>
    <w:rsid w:val="007A6290"/>
    <w:rsid w:val="007B4B8A"/>
    <w:rsid w:val="007C3F7C"/>
    <w:rsid w:val="007D05C7"/>
    <w:rsid w:val="007D07CD"/>
    <w:rsid w:val="007D6450"/>
    <w:rsid w:val="007E1E8A"/>
    <w:rsid w:val="007F3883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0060"/>
    <w:rsid w:val="00893776"/>
    <w:rsid w:val="008A1BBB"/>
    <w:rsid w:val="008A25C1"/>
    <w:rsid w:val="008A57E9"/>
    <w:rsid w:val="008B0206"/>
    <w:rsid w:val="008B1300"/>
    <w:rsid w:val="008C44FF"/>
    <w:rsid w:val="008D2703"/>
    <w:rsid w:val="008E0E45"/>
    <w:rsid w:val="008F2778"/>
    <w:rsid w:val="008F3A6E"/>
    <w:rsid w:val="0091297E"/>
    <w:rsid w:val="00931B42"/>
    <w:rsid w:val="00936425"/>
    <w:rsid w:val="00937D51"/>
    <w:rsid w:val="00945150"/>
    <w:rsid w:val="00946D85"/>
    <w:rsid w:val="009568F1"/>
    <w:rsid w:val="00956CD8"/>
    <w:rsid w:val="00967CC5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C64B2"/>
    <w:rsid w:val="009D555E"/>
    <w:rsid w:val="009E7D8E"/>
    <w:rsid w:val="009F2A96"/>
    <w:rsid w:val="00A144F4"/>
    <w:rsid w:val="00A15B2B"/>
    <w:rsid w:val="00A22FCE"/>
    <w:rsid w:val="00A23BFD"/>
    <w:rsid w:val="00A2419F"/>
    <w:rsid w:val="00A36C2A"/>
    <w:rsid w:val="00A538A6"/>
    <w:rsid w:val="00A56EBD"/>
    <w:rsid w:val="00A60928"/>
    <w:rsid w:val="00A64873"/>
    <w:rsid w:val="00A67727"/>
    <w:rsid w:val="00A74EBA"/>
    <w:rsid w:val="00A76A7D"/>
    <w:rsid w:val="00A76B02"/>
    <w:rsid w:val="00A806FD"/>
    <w:rsid w:val="00A838A3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54180"/>
    <w:rsid w:val="00B65B7A"/>
    <w:rsid w:val="00B71426"/>
    <w:rsid w:val="00B92A9C"/>
    <w:rsid w:val="00B97B20"/>
    <w:rsid w:val="00BA5128"/>
    <w:rsid w:val="00BB37D0"/>
    <w:rsid w:val="00BC0B35"/>
    <w:rsid w:val="00BC45FC"/>
    <w:rsid w:val="00BC5E18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5665"/>
    <w:rsid w:val="00C37346"/>
    <w:rsid w:val="00C41B72"/>
    <w:rsid w:val="00C42B2E"/>
    <w:rsid w:val="00C473A4"/>
    <w:rsid w:val="00C624E9"/>
    <w:rsid w:val="00C66010"/>
    <w:rsid w:val="00C84C39"/>
    <w:rsid w:val="00CA17DF"/>
    <w:rsid w:val="00CA3258"/>
    <w:rsid w:val="00CA41E3"/>
    <w:rsid w:val="00CA5024"/>
    <w:rsid w:val="00CA7A14"/>
    <w:rsid w:val="00CB3F38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514F6"/>
    <w:rsid w:val="00D57A2F"/>
    <w:rsid w:val="00D61AE4"/>
    <w:rsid w:val="00D71A31"/>
    <w:rsid w:val="00D742E5"/>
    <w:rsid w:val="00D7472F"/>
    <w:rsid w:val="00D81D3E"/>
    <w:rsid w:val="00D86621"/>
    <w:rsid w:val="00D86C51"/>
    <w:rsid w:val="00D94649"/>
    <w:rsid w:val="00D94EC1"/>
    <w:rsid w:val="00D95190"/>
    <w:rsid w:val="00DA5FC2"/>
    <w:rsid w:val="00DA6215"/>
    <w:rsid w:val="00DB0831"/>
    <w:rsid w:val="00DB47C4"/>
    <w:rsid w:val="00DC07CF"/>
    <w:rsid w:val="00DE4EF5"/>
    <w:rsid w:val="00E033AB"/>
    <w:rsid w:val="00E14211"/>
    <w:rsid w:val="00E14AEE"/>
    <w:rsid w:val="00E237A5"/>
    <w:rsid w:val="00E276F4"/>
    <w:rsid w:val="00E43259"/>
    <w:rsid w:val="00E52E11"/>
    <w:rsid w:val="00E5612F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B63E3"/>
    <w:rsid w:val="00EE1A25"/>
    <w:rsid w:val="00EE2FF9"/>
    <w:rsid w:val="00EF146A"/>
    <w:rsid w:val="00EF61F2"/>
    <w:rsid w:val="00F06BC9"/>
    <w:rsid w:val="00F377D5"/>
    <w:rsid w:val="00F37E58"/>
    <w:rsid w:val="00F63931"/>
    <w:rsid w:val="00F670A1"/>
    <w:rsid w:val="00F72CF1"/>
    <w:rsid w:val="00F7674E"/>
    <w:rsid w:val="00F77810"/>
    <w:rsid w:val="00F84473"/>
    <w:rsid w:val="00F95DCD"/>
    <w:rsid w:val="00FA10EE"/>
    <w:rsid w:val="00FA4106"/>
    <w:rsid w:val="00FB2631"/>
    <w:rsid w:val="00FB3A94"/>
    <w:rsid w:val="00FB775A"/>
    <w:rsid w:val="00FD129D"/>
    <w:rsid w:val="00FD7FA5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0523BAA1"/>
  <w15:chartTrackingRefBased/>
  <w15:docId w15:val="{7CC01101-A7DC-452B-8501-44422C8B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3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2020-12-21T10:28:00Z</cp:lastPrinted>
  <dcterms:created xsi:type="dcterms:W3CDTF">2021-12-15T13:53:00Z</dcterms:created>
  <dcterms:modified xsi:type="dcterms:W3CDTF">2021-12-15T13:54:00Z</dcterms:modified>
</cp:coreProperties>
</file>